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B87C13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genția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ezvoltare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egională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B87C13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B87C13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AC43CB">
              <w:rPr>
                <w:rFonts w:ascii="Trebuchet MS" w:hAnsi="Trebuchet MS"/>
                <w:sz w:val="20"/>
                <w:szCs w:val="20"/>
              </w:rPr>
              <w:t>24</w:t>
            </w:r>
            <w:r w:rsidR="0080496C"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0228DB">
              <w:rPr>
                <w:rFonts w:ascii="Trebuchet MS" w:hAnsi="Trebuchet MS"/>
                <w:sz w:val="20"/>
                <w:szCs w:val="20"/>
              </w:rPr>
              <w:t>11</w:t>
            </w:r>
            <w:r w:rsidR="0080496C" w:rsidRPr="00B87C13">
              <w:rPr>
                <w:rFonts w:ascii="Trebuchet MS" w:hAnsi="Trebuchet MS"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4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>Verificare</w:t>
            </w:r>
            <w:r w:rsidR="00EF2054" w:rsidRPr="00B87C13">
              <w:rPr>
                <w:rFonts w:ascii="Trebuchet MS" w:hAnsi="Trebuchet MS"/>
                <w:sz w:val="20"/>
                <w:szCs w:val="20"/>
              </w:rPr>
              <w:t xml:space="preserve"> Proiecte</w:t>
            </w:r>
            <w:r w:rsidR="006B0045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B87C13">
              <w:rPr>
                <w:rFonts w:ascii="Trebuchet MS" w:hAnsi="Trebuchet MS"/>
                <w:sz w:val="20"/>
                <w:szCs w:val="20"/>
              </w:rPr>
              <w:t>,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la sediul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>, Str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B87C13">
              <w:rPr>
                <w:rFonts w:ascii="Trebuchet MS" w:hAnsi="Trebuchet MS"/>
                <w:sz w:val="20"/>
                <w:szCs w:val="20"/>
              </w:rPr>
              <w:t>7A</w:t>
            </w:r>
            <w:r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B87C13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1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 xml:space="preserve"> an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B87C13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B87C13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8A5A74" w:rsidRPr="00B87C13">
              <w:rPr>
                <w:rFonts w:ascii="Trebuchet MS" w:hAnsi="Trebuchet MS" w:cs="Arial"/>
                <w:sz w:val="20"/>
                <w:szCs w:val="20"/>
              </w:rPr>
              <w:t xml:space="preserve"> în domeniul economic,</w:t>
            </w:r>
            <w:r w:rsidR="0024118E" w:rsidRPr="00B87C13">
              <w:rPr>
                <w:rFonts w:ascii="Trebuchet MS" w:hAnsi="Trebuchet MS" w:cs="Arial"/>
                <w:sz w:val="20"/>
                <w:szCs w:val="20"/>
              </w:rPr>
              <w:t xml:space="preserve"> absolvite cu diplomă de licenţă sau echivalent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B87C13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B87C13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B87C13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B87C13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în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Regiune.</w:t>
            </w:r>
          </w:p>
          <w:p w:rsidR="003959D4" w:rsidRPr="00B87C13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B87C13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C43CB" w:rsidRPr="00AC43CB">
              <w:rPr>
                <w:rFonts w:ascii="Trebuchet MS" w:hAnsi="Trebuchet MS" w:cs="Arial"/>
                <w:b/>
                <w:sz w:val="20"/>
                <w:szCs w:val="20"/>
              </w:rPr>
              <w:t>21</w:t>
            </w:r>
            <w:r w:rsidR="00CC4C13" w:rsidRPr="00AC43CB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73580C" w:rsidRPr="00AC43CB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0228DB" w:rsidRPr="00AC43CB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0496C" w:rsidRPr="00AC43CB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AC43CB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624751" w:rsidRPr="00B87C13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B87C13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B87C13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B87C13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0228DB" w:rsidRPr="000228DB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AC43CB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73580C" w:rsidRPr="000228DB">
              <w:rPr>
                <w:rFonts w:ascii="Trebuchet MS" w:hAnsi="Trebuchet MS" w:cs="Arial"/>
                <w:b/>
                <w:sz w:val="20"/>
                <w:szCs w:val="20"/>
              </w:rPr>
              <w:t>.1</w:t>
            </w:r>
            <w:r w:rsidR="000228DB" w:rsidRPr="000228DB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9669FE" w:rsidRPr="00B87C13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B87C13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B87C13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B87C13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B87C13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B87C13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B87C13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B87C13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7371F1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="00F75800" w:rsidRPr="00B87C13">
              <w:rPr>
                <w:rFonts w:ascii="Trebuchet MS" w:hAnsi="Trebuchet MS" w:cs="Arial"/>
                <w:b/>
                <w:sz w:val="20"/>
                <w:szCs w:val="20"/>
              </w:rPr>
              <w:t>Răican Alina Raluca</w:t>
            </w:r>
            <w:r w:rsidR="00F433A4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0C185D" w:rsidRPr="00B87C13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r w:rsidR="00F433A4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Șef Birou </w:t>
            </w:r>
            <w:r w:rsidR="00F75800" w:rsidRPr="00B87C13">
              <w:rPr>
                <w:rFonts w:ascii="Trebuchet MS" w:hAnsi="Trebuchet MS" w:cs="Arial"/>
                <w:b/>
                <w:sz w:val="20"/>
                <w:szCs w:val="20"/>
              </w:rPr>
              <w:t>Verificare</w:t>
            </w:r>
            <w:r w:rsidR="002B7D3F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 Proiecte POS CCE</w:t>
            </w:r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>/e-mail:</w:t>
            </w:r>
            <w:r w:rsidR="002B7D3F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10" w:history="1">
              <w:r w:rsidR="00F75800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verificare.poscce@adrmuntenia.ro</w:t>
              </w:r>
            </w:hyperlink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 xml:space="preserve"> și </w:t>
            </w:r>
            <w:r w:rsidR="00A053BB" w:rsidRPr="00B87C13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1" w:history="1">
              <w:r w:rsidR="00F75800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  <w:p w:rsidR="003959D4" w:rsidRPr="00B87C13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2" w:history="1">
              <w:r w:rsidR="000929BB" w:rsidRPr="00B87C13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B87C13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B87C13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FD4" w:rsidRDefault="00353FD4">
      <w:r>
        <w:separator/>
      </w:r>
    </w:p>
  </w:endnote>
  <w:endnote w:type="continuationSeparator" w:id="0">
    <w:p w:rsidR="00353FD4" w:rsidRDefault="00353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FD4" w:rsidRDefault="00353FD4">
      <w:r>
        <w:separator/>
      </w:r>
    </w:p>
  </w:footnote>
  <w:footnote w:type="continuationSeparator" w:id="0">
    <w:p w:rsidR="00353FD4" w:rsidRDefault="00353F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228DB"/>
    <w:rsid w:val="00035881"/>
    <w:rsid w:val="00063DD2"/>
    <w:rsid w:val="00071B07"/>
    <w:rsid w:val="00072038"/>
    <w:rsid w:val="000929BB"/>
    <w:rsid w:val="000C185D"/>
    <w:rsid w:val="000D52DB"/>
    <w:rsid w:val="000E202F"/>
    <w:rsid w:val="000E53CE"/>
    <w:rsid w:val="001012DA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82583"/>
    <w:rsid w:val="00297B87"/>
    <w:rsid w:val="002A379D"/>
    <w:rsid w:val="002B7D3F"/>
    <w:rsid w:val="002E467B"/>
    <w:rsid w:val="00342E5F"/>
    <w:rsid w:val="00353FD4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53D4"/>
    <w:rsid w:val="00522A1F"/>
    <w:rsid w:val="005445E3"/>
    <w:rsid w:val="00553C53"/>
    <w:rsid w:val="005A3789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3580C"/>
    <w:rsid w:val="007371F1"/>
    <w:rsid w:val="007459B0"/>
    <w:rsid w:val="00763A6E"/>
    <w:rsid w:val="00797DC8"/>
    <w:rsid w:val="007B06D8"/>
    <w:rsid w:val="007E52C8"/>
    <w:rsid w:val="007E7920"/>
    <w:rsid w:val="0080496C"/>
    <w:rsid w:val="0080740B"/>
    <w:rsid w:val="008168AF"/>
    <w:rsid w:val="00822956"/>
    <w:rsid w:val="008259BD"/>
    <w:rsid w:val="008351D7"/>
    <w:rsid w:val="008368A4"/>
    <w:rsid w:val="00846A99"/>
    <w:rsid w:val="0085406D"/>
    <w:rsid w:val="008731E2"/>
    <w:rsid w:val="00886756"/>
    <w:rsid w:val="0089109E"/>
    <w:rsid w:val="008964DD"/>
    <w:rsid w:val="008A5A74"/>
    <w:rsid w:val="008D0A44"/>
    <w:rsid w:val="008D63A6"/>
    <w:rsid w:val="008E1D6F"/>
    <w:rsid w:val="00920AEE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52CDD"/>
    <w:rsid w:val="00A63744"/>
    <w:rsid w:val="00A762E4"/>
    <w:rsid w:val="00A7688C"/>
    <w:rsid w:val="00A84F27"/>
    <w:rsid w:val="00AB241B"/>
    <w:rsid w:val="00AC43CB"/>
    <w:rsid w:val="00AC4E4B"/>
    <w:rsid w:val="00AD3FC5"/>
    <w:rsid w:val="00AE3175"/>
    <w:rsid w:val="00B058CD"/>
    <w:rsid w:val="00B2335D"/>
    <w:rsid w:val="00B81106"/>
    <w:rsid w:val="00B8187C"/>
    <w:rsid w:val="00B83D82"/>
    <w:rsid w:val="00B85A69"/>
    <w:rsid w:val="00B87C13"/>
    <w:rsid w:val="00BA2806"/>
    <w:rsid w:val="00BB4161"/>
    <w:rsid w:val="00BB71F5"/>
    <w:rsid w:val="00BE3352"/>
    <w:rsid w:val="00C013A7"/>
    <w:rsid w:val="00C76D70"/>
    <w:rsid w:val="00C84AED"/>
    <w:rsid w:val="00C950CF"/>
    <w:rsid w:val="00C95BC7"/>
    <w:rsid w:val="00CC4C13"/>
    <w:rsid w:val="00D17653"/>
    <w:rsid w:val="00D24302"/>
    <w:rsid w:val="00D333C5"/>
    <w:rsid w:val="00D45BE0"/>
    <w:rsid w:val="00D51F9B"/>
    <w:rsid w:val="00D976F0"/>
    <w:rsid w:val="00E3704F"/>
    <w:rsid w:val="00E61B6A"/>
    <w:rsid w:val="00E64F20"/>
    <w:rsid w:val="00E72690"/>
    <w:rsid w:val="00EE7B7B"/>
    <w:rsid w:val="00EF2054"/>
    <w:rsid w:val="00EF4956"/>
    <w:rsid w:val="00F011AB"/>
    <w:rsid w:val="00F33F0A"/>
    <w:rsid w:val="00F40AC7"/>
    <w:rsid w:val="00F433A4"/>
    <w:rsid w:val="00F5072C"/>
    <w:rsid w:val="00F643BC"/>
    <w:rsid w:val="00F72AB4"/>
    <w:rsid w:val="00F75341"/>
    <w:rsid w:val="00F75800"/>
    <w:rsid w:val="00FA0468"/>
    <w:rsid w:val="00FC14BB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erific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</TotalTime>
  <Pages>1</Pages>
  <Words>328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2233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13</cp:revision>
  <cp:lastPrinted>2010-05-28T08:33:00Z</cp:lastPrinted>
  <dcterms:created xsi:type="dcterms:W3CDTF">2014-07-10T11:41:00Z</dcterms:created>
  <dcterms:modified xsi:type="dcterms:W3CDTF">2014-11-06T12:41:00Z</dcterms:modified>
</cp:coreProperties>
</file>